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b/>
          <w:sz w:val="28"/>
        </w:rPr>
        <w:t xml:space="preserve">Аннотация к рабочей программе по литературе 10-11 классы (базовый уровень) 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Цели изучения предмета «Литература» в средней школе состоят: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 xml:space="preserve">в сформированности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в развитии ценностно-смысловой сферы личности на основе высоких этических идеалов;</w:t>
      </w:r>
    </w:p>
    <w:p w:rsidR="00A938DF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в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Рабочая программа представляет собой целостный документ, включающий обязательные разделы: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1)</w:t>
      </w:r>
      <w:r w:rsidRPr="002255B7">
        <w:rPr>
          <w:rFonts w:ascii="Times New Roman" w:hAnsi="Times New Roman"/>
          <w:sz w:val="28"/>
        </w:rPr>
        <w:tab/>
        <w:t>ПОЯСНИТЕЛЬНАЯ ЗАПИСКА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2)</w:t>
      </w:r>
      <w:r w:rsidRPr="002255B7">
        <w:rPr>
          <w:rFonts w:ascii="Times New Roman" w:hAnsi="Times New Roman"/>
          <w:sz w:val="28"/>
        </w:rPr>
        <w:tab/>
        <w:t>ОБЩАЯ ХАРАКТЕРИСТИКА УЧЕБНОГО ПРЕДМЕТА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3)</w:t>
      </w:r>
      <w:r w:rsidRPr="002255B7">
        <w:rPr>
          <w:rFonts w:ascii="Times New Roman" w:hAnsi="Times New Roman"/>
          <w:sz w:val="28"/>
        </w:rPr>
        <w:tab/>
        <w:t>ПЛАНИРУЕМЫЕ РЕЗУЛЬТАТЫ ОСВОЕНИЯ УЧЕБНОГО ПРЕДМЕТА.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4)</w:t>
      </w:r>
      <w:r w:rsidRPr="002255B7">
        <w:rPr>
          <w:rFonts w:ascii="Times New Roman" w:hAnsi="Times New Roman"/>
          <w:sz w:val="28"/>
        </w:rPr>
        <w:tab/>
        <w:t>МЕСТО УЧЕБНОГО ПРЕДМЕТА В УЧЕБНОМ ПЛАНЕ. 5)ЦЕННОСТНЫЕ ОРИЕНТИРЫ СОДЕРЖАНИЕ УЧЕБНОГО ПРЕДМЕТА 6)СОДЕРЖАНИЕ ПРОГРАММЫ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7)Тематическое</w:t>
      </w:r>
      <w:r w:rsidRPr="002255B7">
        <w:rPr>
          <w:rFonts w:ascii="Times New Roman" w:hAnsi="Times New Roman"/>
          <w:sz w:val="28"/>
        </w:rPr>
        <w:tab/>
        <w:t>планирование</w:t>
      </w:r>
      <w:r w:rsidRPr="002255B7">
        <w:rPr>
          <w:rFonts w:ascii="Times New Roman" w:hAnsi="Times New Roman"/>
          <w:sz w:val="28"/>
        </w:rPr>
        <w:tab/>
        <w:t>с</w:t>
      </w:r>
      <w:r w:rsidRPr="002255B7">
        <w:rPr>
          <w:rFonts w:ascii="Times New Roman" w:hAnsi="Times New Roman"/>
          <w:sz w:val="28"/>
        </w:rPr>
        <w:tab/>
        <w:t>определением</w:t>
      </w:r>
      <w:r w:rsidRPr="002255B7">
        <w:rPr>
          <w:rFonts w:ascii="Times New Roman" w:hAnsi="Times New Roman"/>
          <w:sz w:val="28"/>
        </w:rPr>
        <w:tab/>
        <w:t>основных</w:t>
      </w:r>
      <w:r w:rsidRPr="002255B7">
        <w:rPr>
          <w:rFonts w:ascii="Times New Roman" w:hAnsi="Times New Roman"/>
          <w:sz w:val="28"/>
        </w:rPr>
        <w:tab/>
        <w:t>видов</w:t>
      </w:r>
      <w:r w:rsidRPr="002255B7">
        <w:rPr>
          <w:rFonts w:ascii="Times New Roman" w:hAnsi="Times New Roman"/>
          <w:sz w:val="28"/>
        </w:rPr>
        <w:tab/>
        <w:t>учебной деятельности.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Описание</w:t>
      </w:r>
      <w:r w:rsidRPr="002255B7">
        <w:rPr>
          <w:rFonts w:ascii="Times New Roman" w:hAnsi="Times New Roman"/>
          <w:sz w:val="28"/>
        </w:rPr>
        <w:tab/>
        <w:t>учебно-методического</w:t>
      </w:r>
      <w:r w:rsidRPr="002255B7">
        <w:rPr>
          <w:rFonts w:ascii="Times New Roman" w:hAnsi="Times New Roman"/>
          <w:sz w:val="28"/>
        </w:rPr>
        <w:tab/>
        <w:t>и</w:t>
      </w:r>
      <w:r w:rsidRPr="002255B7">
        <w:rPr>
          <w:rFonts w:ascii="Times New Roman" w:hAnsi="Times New Roman"/>
          <w:sz w:val="28"/>
        </w:rPr>
        <w:tab/>
        <w:t>материально-технического</w:t>
      </w:r>
      <w:r w:rsidRPr="002255B7">
        <w:rPr>
          <w:rFonts w:ascii="Times New Roman" w:hAnsi="Times New Roman"/>
          <w:sz w:val="28"/>
        </w:rPr>
        <w:tab/>
        <w:t>обеспечения образовательного процесса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Дистанционное обучение Система оценивания и контроля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7) ТЕМАТИЧЕСКОЕ ПЛАНИРОВАНИЕ</w:t>
      </w:r>
    </w:p>
    <w:p w:rsidR="00A938DF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 xml:space="preserve"> </w:t>
      </w:r>
      <w:r w:rsidRPr="002255B7">
        <w:rPr>
          <w:rFonts w:ascii="Times New Roman" w:hAnsi="Times New Roman"/>
          <w:b/>
          <w:sz w:val="28"/>
        </w:rPr>
        <w:t xml:space="preserve">Цель </w:t>
      </w:r>
      <w:r w:rsidRPr="002255B7">
        <w:rPr>
          <w:rFonts w:ascii="Times New Roman" w:hAnsi="Times New Roman"/>
          <w:sz w:val="28"/>
        </w:rPr>
        <w:t>учебного предмета</w:t>
      </w:r>
      <w:r w:rsidRPr="002255B7">
        <w:rPr>
          <w:rFonts w:ascii="Times New Roman" w:hAnsi="Times New Roman"/>
          <w:b/>
          <w:sz w:val="28"/>
        </w:rPr>
        <w:t xml:space="preserve"> </w:t>
      </w:r>
      <w:r w:rsidRPr="002255B7">
        <w:rPr>
          <w:rFonts w:ascii="Times New Roman" w:hAnsi="Times New Roman"/>
          <w:sz w:val="28"/>
        </w:rPr>
        <w:t xml:space="preserve">«Литература»: 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Стратегическая цель предмета в 10–11-х классах – завершение формирования соответствующего возрастному и образовательному уровню обучающихся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Задачи учебного предмета «Литература»: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получение опыта медленного чтения произведений русской, родной (региональной) и мировой литературы;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формирование умения самостоятельно создавать тексты различных жанров (ответы на вопросы, рецензии, аннотации и др.);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овладение умением определять стратегию своего чтения; овладение умением делать читательский выбор;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овладение различными формами продуктивной читательской и текстовой деятельности (проектные и исследовательские работы о литературе, искусстве и др.);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знакомство с историей литературы: русской и зарубежной литературной классикой, современным литературным процессом;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знакомство со смежными с литературой сферами искусства и научного знания (культурология, психология, социология и др.).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 w:rsidRPr="002255B7">
        <w:rPr>
          <w:rFonts w:ascii="Times New Roman" w:hAnsi="Times New Roman"/>
          <w:b/>
          <w:sz w:val="28"/>
        </w:rPr>
        <w:t>Место учебного предмета в учебном плане.</w:t>
      </w:r>
    </w:p>
    <w:p w:rsidR="00A938DF" w:rsidRPr="002255B7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Учебный предмет «Литература» – один из важнейших частей предметной области</w:t>
      </w:r>
    </w:p>
    <w:p w:rsidR="00A938DF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2255B7">
        <w:rPr>
          <w:rFonts w:ascii="Times New Roman" w:hAnsi="Times New Roman"/>
          <w:sz w:val="28"/>
        </w:rPr>
        <w:t>«Русский язык и литература». В учебном плане отведено 204 часа для обязательного изучения учебного предмета «Литература» на этапе среднего общего образования. В X–XI классах выделяется по 1</w:t>
      </w:r>
      <w:r>
        <w:rPr>
          <w:rFonts w:ascii="Times New Roman" w:hAnsi="Times New Roman"/>
          <w:sz w:val="28"/>
        </w:rPr>
        <w:t>36 ч</w:t>
      </w:r>
      <w:r w:rsidRPr="002255B7">
        <w:rPr>
          <w:rFonts w:ascii="Times New Roman" w:hAnsi="Times New Roman"/>
          <w:sz w:val="28"/>
        </w:rPr>
        <w:t xml:space="preserve"> в год (из расчета </w:t>
      </w:r>
      <w:r>
        <w:rPr>
          <w:rFonts w:ascii="Times New Roman" w:hAnsi="Times New Roman"/>
          <w:sz w:val="28"/>
        </w:rPr>
        <w:t>4</w:t>
      </w:r>
      <w:r w:rsidRPr="002255B7">
        <w:rPr>
          <w:rFonts w:ascii="Times New Roman" w:hAnsi="Times New Roman"/>
          <w:sz w:val="28"/>
        </w:rPr>
        <w:t xml:space="preserve"> учебных часа в неделю).</w:t>
      </w:r>
    </w:p>
    <w:p w:rsidR="00A938DF" w:rsidRDefault="00A938DF" w:rsidP="002255B7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938DF" w:rsidRPr="00C352BB" w:rsidRDefault="00A938DF" w:rsidP="00C352BB">
      <w:pPr>
        <w:spacing w:after="0" w:line="240" w:lineRule="auto"/>
        <w:ind w:left="119"/>
      </w:pPr>
      <w:bookmarkStart w:id="0" w:name="block-7540838"/>
      <w:bookmarkEnd w:id="0"/>
      <w:r w:rsidRPr="00C352BB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A938DF" w:rsidRPr="00C352BB" w:rsidRDefault="00A938DF" w:rsidP="00C352BB">
      <w:pPr>
        <w:spacing w:after="0" w:line="240" w:lineRule="auto"/>
        <w:ind w:left="119"/>
      </w:pPr>
      <w:r w:rsidRPr="00C352BB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938DF" w:rsidRDefault="00A938DF" w:rsidP="00C352BB">
      <w:pPr>
        <w:spacing w:after="0" w:line="240" w:lineRule="auto"/>
        <w:ind w:left="119"/>
        <w:rPr>
          <w:rFonts w:ascii="Times New Roman" w:hAnsi="Times New Roman"/>
          <w:color w:val="000000"/>
          <w:sz w:val="28"/>
        </w:rPr>
      </w:pPr>
      <w:r w:rsidRPr="00C352BB">
        <w:rPr>
          <w:rFonts w:ascii="Times New Roman" w:hAnsi="Times New Roman"/>
          <w:color w:val="000000"/>
          <w:sz w:val="28"/>
        </w:rPr>
        <w:t>​‌• Литература (в 2 частях), 10 класс/ Лебедев Ю.В., Акционерное общество «Издательство «Просвещение»</w:t>
      </w:r>
      <w:bookmarkStart w:id="1" w:name="3c2de858-3d6d-42b6-841e-aa5e99329bb8"/>
      <w:bookmarkEnd w:id="1"/>
    </w:p>
    <w:p w:rsidR="00A938DF" w:rsidRPr="00C352BB" w:rsidRDefault="00A938DF" w:rsidP="00C352BB">
      <w:pPr>
        <w:spacing w:after="0" w:line="240" w:lineRule="auto"/>
        <w:ind w:left="119"/>
      </w:pPr>
      <w:r>
        <w:rPr>
          <w:rFonts w:ascii="Times New Roman" w:hAnsi="Times New Roman"/>
          <w:color w:val="000000"/>
          <w:sz w:val="28"/>
        </w:rPr>
        <w:t>• Литература (в 2 частях), 11</w:t>
      </w:r>
      <w:r w:rsidRPr="00C352BB">
        <w:rPr>
          <w:rFonts w:ascii="Times New Roman" w:hAnsi="Times New Roman"/>
          <w:color w:val="000000"/>
          <w:sz w:val="28"/>
        </w:rPr>
        <w:t xml:space="preserve"> класс/ Лебедев Ю.В., Акционерное общество «Издательство «Просвещение»</w:t>
      </w:r>
      <w:r w:rsidRPr="00C352BB">
        <w:rPr>
          <w:sz w:val="28"/>
        </w:rPr>
        <w:br/>
      </w:r>
      <w:r w:rsidRPr="00C352BB">
        <w:rPr>
          <w:rFonts w:ascii="Times New Roman" w:hAnsi="Times New Roman"/>
          <w:color w:val="000000"/>
          <w:sz w:val="28"/>
        </w:rPr>
        <w:t xml:space="preserve"> • </w:t>
      </w:r>
      <w:r w:rsidRPr="00C352BB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938DF" w:rsidRPr="00C352BB" w:rsidRDefault="00A938DF" w:rsidP="00C352BB">
      <w:pPr>
        <w:spacing w:after="0" w:line="240" w:lineRule="auto"/>
        <w:ind w:left="119"/>
      </w:pPr>
      <w:r w:rsidRPr="00C352BB">
        <w:rPr>
          <w:rFonts w:ascii="Times New Roman" w:hAnsi="Times New Roman"/>
          <w:color w:val="000000"/>
          <w:sz w:val="28"/>
        </w:rPr>
        <w:t>​‌</w:t>
      </w:r>
      <w:bookmarkStart w:id="2" w:name="b27aaca7-b177-4821-a766-ed4d5fe97fcc"/>
      <w:bookmarkEnd w:id="2"/>
      <w:r w:rsidRPr="00C352BB">
        <w:rPr>
          <w:rFonts w:ascii="Times New Roman" w:hAnsi="Times New Roman"/>
          <w:color w:val="000000"/>
          <w:sz w:val="28"/>
        </w:rPr>
        <w:t>Поурочные разработки по литературе Н.В. Егорова, И.В. Золотарева, Т.И. Михайлова‌​</w:t>
      </w:r>
    </w:p>
    <w:p w:rsidR="00A938DF" w:rsidRPr="00C352BB" w:rsidRDefault="00A938DF" w:rsidP="00C352BB">
      <w:pPr>
        <w:spacing w:after="0" w:line="240" w:lineRule="auto"/>
        <w:ind w:left="119"/>
      </w:pPr>
      <w:r w:rsidRPr="00C352BB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938DF" w:rsidRPr="00C352BB" w:rsidRDefault="00A938DF" w:rsidP="00C352BB">
      <w:pPr>
        <w:spacing w:after="0" w:line="240" w:lineRule="auto"/>
        <w:ind w:left="119"/>
      </w:pPr>
      <w:r w:rsidRPr="00C352BB">
        <w:rPr>
          <w:rFonts w:ascii="Times New Roman" w:hAnsi="Times New Roman"/>
          <w:color w:val="000000"/>
          <w:sz w:val="28"/>
        </w:rPr>
        <w:t>​</w:t>
      </w:r>
      <w:r w:rsidRPr="00C352BB">
        <w:rPr>
          <w:rFonts w:ascii="Times New Roman" w:hAnsi="Times New Roman"/>
          <w:color w:val="333333"/>
          <w:sz w:val="28"/>
        </w:rPr>
        <w:t>​‌</w:t>
      </w:r>
      <w:r w:rsidRPr="00C352BB">
        <w:rPr>
          <w:rFonts w:ascii="Times New Roman" w:hAnsi="Times New Roman"/>
          <w:color w:val="000000"/>
          <w:sz w:val="28"/>
        </w:rPr>
        <w:t>1. Электронная версия газеты «Литература» http://lit.1september.ru/index.htm</w:t>
      </w:r>
      <w:r w:rsidRPr="00C352BB">
        <w:rPr>
          <w:sz w:val="28"/>
        </w:rPr>
        <w:br/>
      </w:r>
      <w:r w:rsidRPr="00C352BB">
        <w:rPr>
          <w:rFonts w:ascii="Times New Roman" w:hAnsi="Times New Roman"/>
          <w:color w:val="000000"/>
          <w:sz w:val="28"/>
        </w:rPr>
        <w:t xml:space="preserve"> 2. «Питерская школа» http://shkola.spb.ru/teacherjroom/index.phtml?id=79</w:t>
      </w:r>
      <w:r w:rsidRPr="00C352BB">
        <w:rPr>
          <w:sz w:val="28"/>
        </w:rPr>
        <w:br/>
      </w:r>
      <w:r w:rsidRPr="00C352BB">
        <w:rPr>
          <w:rFonts w:ascii="Times New Roman" w:hAnsi="Times New Roman"/>
          <w:color w:val="000000"/>
          <w:sz w:val="28"/>
        </w:rPr>
        <w:t xml:space="preserve"> 3. Мир слова русского http://www.rusword.com.ua</w:t>
      </w:r>
      <w:r w:rsidRPr="00C352BB">
        <w:rPr>
          <w:sz w:val="28"/>
        </w:rPr>
        <w:br/>
      </w:r>
      <w:r w:rsidRPr="00C352BB">
        <w:rPr>
          <w:rFonts w:ascii="Times New Roman" w:hAnsi="Times New Roman"/>
          <w:color w:val="000000"/>
          <w:sz w:val="28"/>
        </w:rPr>
        <w:t xml:space="preserve"> 4. «Словарь литературоведческих терминов» http://slovar.by.ru/dict.htm;</w:t>
      </w:r>
      <w:r w:rsidRPr="00C352BB">
        <w:rPr>
          <w:sz w:val="28"/>
        </w:rPr>
        <w:br/>
      </w:r>
      <w:r w:rsidRPr="00C352BB">
        <w:rPr>
          <w:rFonts w:ascii="Times New Roman" w:hAnsi="Times New Roman"/>
          <w:color w:val="000000"/>
          <w:sz w:val="28"/>
        </w:rPr>
        <w:t xml:space="preserve"> 5. Электронная библиотека классической литературы http://www.klassika.ru/</w:t>
      </w:r>
      <w:r w:rsidRPr="00C352BB">
        <w:rPr>
          <w:sz w:val="28"/>
        </w:rPr>
        <w:br/>
      </w:r>
      <w:r w:rsidRPr="00C352BB">
        <w:rPr>
          <w:rFonts w:ascii="Times New Roman" w:hAnsi="Times New Roman"/>
          <w:color w:val="000000"/>
          <w:sz w:val="28"/>
        </w:rPr>
        <w:t xml:space="preserve"> 6. Тексты произведений Н.В. Гоголя, изучаемых в школьном курсе литературы. http://public-library.narod.ru/Gogol.Nikolai/</w:t>
      </w:r>
      <w:r w:rsidRPr="00C352BB">
        <w:rPr>
          <w:sz w:val="28"/>
        </w:rPr>
        <w:br/>
      </w:r>
      <w:bookmarkStart w:id="3" w:name="ccf41abb-e329-45be-81f8-d30e85436452"/>
      <w:bookmarkEnd w:id="3"/>
      <w:r w:rsidRPr="00C352BB">
        <w:rPr>
          <w:rFonts w:ascii="Times New Roman" w:hAnsi="Times New Roman"/>
          <w:color w:val="000000"/>
          <w:sz w:val="28"/>
        </w:rPr>
        <w:t xml:space="preserve"> 7. Урок литературы: проблемы, методы, подходы. http://www.mlis.ru/</w:t>
      </w:r>
      <w:r w:rsidRPr="00C352BB">
        <w:rPr>
          <w:rFonts w:ascii="Times New Roman" w:hAnsi="Times New Roman"/>
          <w:color w:val="333333"/>
          <w:sz w:val="28"/>
        </w:rPr>
        <w:t>‌</w:t>
      </w:r>
      <w:r w:rsidRPr="00C352BB">
        <w:rPr>
          <w:rFonts w:ascii="Times New Roman" w:hAnsi="Times New Roman"/>
          <w:color w:val="000000"/>
          <w:sz w:val="28"/>
        </w:rPr>
        <w:t>​</w:t>
      </w:r>
    </w:p>
    <w:p w:rsidR="00A938DF" w:rsidRPr="00C352BB" w:rsidRDefault="00A938DF" w:rsidP="002255B7">
      <w:pPr>
        <w:spacing w:after="0"/>
        <w:ind w:firstLine="709"/>
        <w:jc w:val="both"/>
        <w:rPr>
          <w:rFonts w:ascii="Times New Roman" w:hAnsi="Times New Roman"/>
          <w:sz w:val="32"/>
        </w:rPr>
      </w:pPr>
    </w:p>
    <w:sectPr w:rsidR="00A938DF" w:rsidRPr="00C352BB" w:rsidSect="00517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55B7"/>
    <w:rsid w:val="002255B7"/>
    <w:rsid w:val="00517F34"/>
    <w:rsid w:val="006E06F8"/>
    <w:rsid w:val="00800131"/>
    <w:rsid w:val="00931FFF"/>
    <w:rsid w:val="0098274B"/>
    <w:rsid w:val="00983F62"/>
    <w:rsid w:val="00A938DF"/>
    <w:rsid w:val="00C35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F34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707</Words>
  <Characters>4036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</cp:lastModifiedBy>
  <cp:revision>5</cp:revision>
  <dcterms:created xsi:type="dcterms:W3CDTF">2023-09-22T03:36:00Z</dcterms:created>
  <dcterms:modified xsi:type="dcterms:W3CDTF">2023-10-18T16:37:00Z</dcterms:modified>
</cp:coreProperties>
</file>